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F6A" w:rsidRDefault="00710F6A" w:rsidP="00E7715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710F6A" w:rsidRDefault="00710F6A" w:rsidP="00E771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710F6A" w:rsidRDefault="00710F6A" w:rsidP="00E7715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710F6A" w:rsidRDefault="00710F6A" w:rsidP="00E77157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710F6A">
        <w:tc>
          <w:tcPr>
            <w:tcW w:w="1384" w:type="dxa"/>
            <w:vMerge w:val="restart"/>
            <w:vAlign w:val="center"/>
          </w:tcPr>
          <w:p w:rsidR="00710F6A" w:rsidRDefault="00710F6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710F6A" w:rsidRDefault="00710F6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710F6A" w:rsidRDefault="00710F6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710F6A" w:rsidRDefault="00710F6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710F6A" w:rsidRDefault="00710F6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710F6A" w:rsidRDefault="00710F6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710F6A" w:rsidRDefault="00710F6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710F6A" w:rsidRDefault="00710F6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710F6A" w:rsidRDefault="00710F6A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10F6A">
        <w:tc>
          <w:tcPr>
            <w:tcW w:w="1384" w:type="dxa"/>
            <w:vMerge/>
            <w:vAlign w:val="center"/>
          </w:tcPr>
          <w:p w:rsidR="00710F6A" w:rsidRDefault="00710F6A" w:rsidP="00FE1A55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710F6A" w:rsidRDefault="00710F6A" w:rsidP="00FE1A55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710F6A" w:rsidRPr="003B24BC" w:rsidRDefault="00710F6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10F6A" w:rsidRPr="003B24BC" w:rsidRDefault="00710F6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10F6A" w:rsidRPr="003B24BC" w:rsidRDefault="00710F6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710F6A" w:rsidRPr="003B24BC" w:rsidRDefault="00710F6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710F6A" w:rsidRPr="003B24BC" w:rsidRDefault="00710F6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10F6A" w:rsidRPr="003B24BC" w:rsidRDefault="00710F6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10F6A" w:rsidRPr="003B24BC" w:rsidRDefault="00710F6A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710F6A" w:rsidRDefault="00710F6A" w:rsidP="00FE1A5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10F6A" w:rsidRDefault="00710F6A" w:rsidP="00FE1A5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10F6A" w:rsidRDefault="00710F6A" w:rsidP="00FE1A55">
            <w:pPr>
              <w:rPr>
                <w:lang w:eastAsia="en-US"/>
              </w:rPr>
            </w:pPr>
          </w:p>
        </w:tc>
      </w:tr>
      <w:tr w:rsidR="00710F6A">
        <w:trPr>
          <w:trHeight w:val="2447"/>
        </w:trPr>
        <w:tc>
          <w:tcPr>
            <w:tcW w:w="1384" w:type="dxa"/>
          </w:tcPr>
          <w:p w:rsidR="00710F6A" w:rsidRPr="003B24BC" w:rsidRDefault="00710F6A" w:rsidP="00FE1A55">
            <w:pPr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Крыгина Е.В.</w:t>
            </w:r>
          </w:p>
        </w:tc>
        <w:tc>
          <w:tcPr>
            <w:tcW w:w="1602" w:type="dxa"/>
          </w:tcPr>
          <w:p w:rsidR="00710F6A" w:rsidRPr="003B24BC" w:rsidRDefault="00710F6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Заведующий МКДОУ «Каратабан-ский детский сад </w:t>
            </w:r>
            <w:r w:rsidRPr="003B24BC">
              <w:rPr>
                <w:color w:val="333333"/>
                <w:lang w:eastAsia="en-US"/>
              </w:rPr>
              <w:t>«Солнышко»</w:t>
            </w:r>
          </w:p>
        </w:tc>
        <w:tc>
          <w:tcPr>
            <w:tcW w:w="1079" w:type="dxa"/>
          </w:tcPr>
          <w:p w:rsidR="00710F6A" w:rsidRDefault="00710F6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710F6A" w:rsidRPr="003B24BC" w:rsidRDefault="00710F6A" w:rsidP="00FE1A55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710F6A" w:rsidRPr="003B24BC" w:rsidRDefault="00710F6A" w:rsidP="00FE1A55">
            <w:pPr>
              <w:rPr>
                <w:color w:val="333333"/>
                <w:lang w:eastAsia="en-US"/>
              </w:rPr>
            </w:pPr>
          </w:p>
          <w:p w:rsidR="00710F6A" w:rsidRPr="003B24BC" w:rsidRDefault="00710F6A" w:rsidP="003B24BC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710F6A" w:rsidRPr="003B24BC" w:rsidRDefault="00710F6A" w:rsidP="00373AFF">
            <w:pPr>
              <w:rPr>
                <w:color w:val="333333"/>
                <w:lang w:eastAsia="en-US"/>
              </w:rPr>
            </w:pPr>
          </w:p>
          <w:p w:rsidR="00710F6A" w:rsidRPr="003B24BC" w:rsidRDefault="00710F6A" w:rsidP="003B24BC">
            <w:pPr>
              <w:jc w:val="center"/>
              <w:rPr>
                <w:color w:val="333333"/>
                <w:lang w:eastAsia="en-US"/>
              </w:rPr>
            </w:pPr>
          </w:p>
          <w:p w:rsidR="00710F6A" w:rsidRPr="003B24BC" w:rsidRDefault="00710F6A" w:rsidP="003B24BC">
            <w:pPr>
              <w:jc w:val="center"/>
              <w:rPr>
                <w:color w:val="333333"/>
                <w:lang w:eastAsia="en-US"/>
              </w:rPr>
            </w:pPr>
          </w:p>
          <w:p w:rsidR="00710F6A" w:rsidRPr="003B24BC" w:rsidRDefault="00710F6A" w:rsidP="003B24BC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710F6A" w:rsidRDefault="00710F6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1)Квартира</w:t>
            </w:r>
          </w:p>
          <w:p w:rsidR="00710F6A" w:rsidRDefault="00710F6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710F6A" w:rsidRDefault="00710F6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116,6</w:t>
            </w:r>
          </w:p>
          <w:p w:rsidR="00710F6A" w:rsidRDefault="00710F6A" w:rsidP="003B24BC">
            <w:pPr>
              <w:jc w:val="center"/>
              <w:rPr>
                <w:color w:val="333333"/>
                <w:lang w:eastAsia="en-US"/>
              </w:rPr>
            </w:pPr>
          </w:p>
          <w:p w:rsidR="00710F6A" w:rsidRDefault="00710F6A" w:rsidP="003B24BC">
            <w:pPr>
              <w:jc w:val="center"/>
              <w:rPr>
                <w:color w:val="333333"/>
                <w:lang w:eastAsia="en-US"/>
              </w:rPr>
            </w:pPr>
          </w:p>
          <w:p w:rsidR="00710F6A" w:rsidRPr="003B24BC" w:rsidRDefault="00710F6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1212</w:t>
            </w:r>
          </w:p>
        </w:tc>
        <w:tc>
          <w:tcPr>
            <w:tcW w:w="1080" w:type="dxa"/>
          </w:tcPr>
          <w:p w:rsidR="00710F6A" w:rsidRDefault="00710F6A" w:rsidP="003B24BC">
            <w:pPr>
              <w:jc w:val="center"/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Россия</w:t>
            </w:r>
          </w:p>
          <w:p w:rsidR="00710F6A" w:rsidRDefault="00710F6A" w:rsidP="003B24BC">
            <w:pPr>
              <w:jc w:val="center"/>
              <w:rPr>
                <w:color w:val="333333"/>
                <w:lang w:eastAsia="en-US"/>
              </w:rPr>
            </w:pPr>
          </w:p>
          <w:p w:rsidR="00710F6A" w:rsidRDefault="00710F6A" w:rsidP="003B24BC">
            <w:pPr>
              <w:jc w:val="center"/>
              <w:rPr>
                <w:color w:val="333333"/>
                <w:lang w:eastAsia="en-US"/>
              </w:rPr>
            </w:pPr>
          </w:p>
          <w:p w:rsidR="00710F6A" w:rsidRPr="003B24BC" w:rsidRDefault="00710F6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10F6A" w:rsidRPr="009E3441" w:rsidRDefault="00710F6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710F6A" w:rsidRPr="003B24BC" w:rsidRDefault="00710F6A" w:rsidP="00FE1A5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334956,50</w:t>
            </w:r>
          </w:p>
        </w:tc>
        <w:tc>
          <w:tcPr>
            <w:tcW w:w="1740" w:type="dxa"/>
          </w:tcPr>
          <w:p w:rsidR="00710F6A" w:rsidRPr="003B24BC" w:rsidRDefault="00710F6A" w:rsidP="00FE1A55">
            <w:pPr>
              <w:rPr>
                <w:color w:val="333333"/>
                <w:lang w:val="en-US" w:eastAsia="en-US"/>
              </w:rPr>
            </w:pPr>
          </w:p>
        </w:tc>
      </w:tr>
      <w:tr w:rsidR="00710F6A">
        <w:trPr>
          <w:trHeight w:val="839"/>
        </w:trPr>
        <w:tc>
          <w:tcPr>
            <w:tcW w:w="1384" w:type="dxa"/>
          </w:tcPr>
          <w:p w:rsidR="00710F6A" w:rsidRPr="00373AFF" w:rsidRDefault="00710F6A" w:rsidP="00FE1A55">
            <w:pPr>
              <w:rPr>
                <w:lang w:eastAsia="en-US"/>
              </w:rPr>
            </w:pPr>
            <w:r w:rsidRPr="00373AFF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710F6A" w:rsidRPr="003B24BC" w:rsidRDefault="00710F6A" w:rsidP="00FE1A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710F6A" w:rsidRPr="003B24BC" w:rsidRDefault="00710F6A" w:rsidP="00FE1A5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</w:tcPr>
          <w:p w:rsidR="00710F6A" w:rsidRPr="003B24BC" w:rsidRDefault="00710F6A" w:rsidP="00FE1A5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10F6A" w:rsidRPr="003B24BC" w:rsidRDefault="00710F6A" w:rsidP="00FE1A55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710F6A" w:rsidRPr="003B24BC" w:rsidRDefault="00710F6A" w:rsidP="00FE1A5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710F6A" w:rsidRDefault="00710F6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1)Квартира</w:t>
            </w:r>
          </w:p>
          <w:p w:rsidR="00710F6A" w:rsidRDefault="00710F6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2) земельный участок</w:t>
            </w:r>
          </w:p>
        </w:tc>
        <w:tc>
          <w:tcPr>
            <w:tcW w:w="1080" w:type="dxa"/>
          </w:tcPr>
          <w:p w:rsidR="00710F6A" w:rsidRDefault="00710F6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116,6</w:t>
            </w:r>
          </w:p>
          <w:p w:rsidR="00710F6A" w:rsidRDefault="00710F6A" w:rsidP="003B24BC">
            <w:pPr>
              <w:jc w:val="center"/>
              <w:rPr>
                <w:color w:val="333333"/>
                <w:lang w:eastAsia="en-US"/>
              </w:rPr>
            </w:pPr>
          </w:p>
          <w:p w:rsidR="00710F6A" w:rsidRDefault="00710F6A" w:rsidP="003B24BC">
            <w:pPr>
              <w:jc w:val="center"/>
              <w:rPr>
                <w:color w:val="333333"/>
                <w:lang w:eastAsia="en-US"/>
              </w:rPr>
            </w:pPr>
          </w:p>
          <w:p w:rsidR="00710F6A" w:rsidRPr="003B24BC" w:rsidRDefault="00710F6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1212</w:t>
            </w:r>
          </w:p>
        </w:tc>
        <w:tc>
          <w:tcPr>
            <w:tcW w:w="1080" w:type="dxa"/>
          </w:tcPr>
          <w:p w:rsidR="00710F6A" w:rsidRDefault="00710F6A" w:rsidP="003B24BC">
            <w:pPr>
              <w:jc w:val="center"/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Россия</w:t>
            </w:r>
          </w:p>
          <w:p w:rsidR="00710F6A" w:rsidRDefault="00710F6A" w:rsidP="003B24BC">
            <w:pPr>
              <w:jc w:val="center"/>
              <w:rPr>
                <w:color w:val="333333"/>
                <w:lang w:eastAsia="en-US"/>
              </w:rPr>
            </w:pPr>
          </w:p>
          <w:p w:rsidR="00710F6A" w:rsidRDefault="00710F6A" w:rsidP="003B24BC">
            <w:pPr>
              <w:jc w:val="center"/>
              <w:rPr>
                <w:color w:val="333333"/>
                <w:lang w:eastAsia="en-US"/>
              </w:rPr>
            </w:pPr>
          </w:p>
          <w:p w:rsidR="00710F6A" w:rsidRPr="003B24BC" w:rsidRDefault="00710F6A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10F6A" w:rsidRPr="003B24BC" w:rsidRDefault="00710F6A" w:rsidP="00FE1A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710F6A" w:rsidRPr="00373AFF" w:rsidRDefault="00710F6A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169437,06</w:t>
            </w:r>
          </w:p>
        </w:tc>
        <w:tc>
          <w:tcPr>
            <w:tcW w:w="1740" w:type="dxa"/>
          </w:tcPr>
          <w:p w:rsidR="00710F6A" w:rsidRPr="003B24BC" w:rsidRDefault="00710F6A" w:rsidP="00FE1A55">
            <w:pPr>
              <w:rPr>
                <w:color w:val="800000"/>
                <w:lang w:eastAsia="en-US"/>
              </w:rPr>
            </w:pPr>
          </w:p>
        </w:tc>
      </w:tr>
    </w:tbl>
    <w:p w:rsidR="00710F6A" w:rsidRDefault="00710F6A" w:rsidP="00E77157">
      <w:pPr>
        <w:rPr>
          <w:color w:val="800000"/>
        </w:rPr>
      </w:pPr>
    </w:p>
    <w:p w:rsidR="00710F6A" w:rsidRDefault="00710F6A" w:rsidP="00E77157"/>
    <w:sectPr w:rsidR="00710F6A" w:rsidSect="009E34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157"/>
    <w:rsid w:val="00145958"/>
    <w:rsid w:val="002A6899"/>
    <w:rsid w:val="0030094B"/>
    <w:rsid w:val="00373AFF"/>
    <w:rsid w:val="003A1D0D"/>
    <w:rsid w:val="003B24BC"/>
    <w:rsid w:val="003D6D1A"/>
    <w:rsid w:val="00481CC8"/>
    <w:rsid w:val="004A22E6"/>
    <w:rsid w:val="005545EB"/>
    <w:rsid w:val="00645BA6"/>
    <w:rsid w:val="00652467"/>
    <w:rsid w:val="00710F6A"/>
    <w:rsid w:val="007457B5"/>
    <w:rsid w:val="007A4C2D"/>
    <w:rsid w:val="00800405"/>
    <w:rsid w:val="00846725"/>
    <w:rsid w:val="008C5278"/>
    <w:rsid w:val="00985202"/>
    <w:rsid w:val="009E3441"/>
    <w:rsid w:val="00B45B6A"/>
    <w:rsid w:val="00C10280"/>
    <w:rsid w:val="00C45B35"/>
    <w:rsid w:val="00CA60E9"/>
    <w:rsid w:val="00CB652C"/>
    <w:rsid w:val="00D23655"/>
    <w:rsid w:val="00E21AB1"/>
    <w:rsid w:val="00E46487"/>
    <w:rsid w:val="00E67689"/>
    <w:rsid w:val="00E77157"/>
    <w:rsid w:val="00FE1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15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7715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1</Pages>
  <Words>131</Words>
  <Characters>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2014-05-13T03:48:00Z</dcterms:created>
  <dcterms:modified xsi:type="dcterms:W3CDTF">2017-05-05T04:42:00Z</dcterms:modified>
</cp:coreProperties>
</file>